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1AB" w:rsidRDefault="00E931AB" w:rsidP="00454DCF">
      <w:pPr>
        <w:spacing w:after="0" w:line="240" w:lineRule="auto"/>
        <w:ind w:left="-180"/>
        <w:jc w:val="center"/>
        <w:rPr>
          <w:rFonts w:ascii="Times New Roman" w:hAnsi="Times New Roman"/>
          <w:sz w:val="24"/>
          <w:szCs w:val="24"/>
        </w:rPr>
      </w:pPr>
      <w:r w:rsidRPr="00785FC5">
        <w:rPr>
          <w:rFonts w:ascii="Times New Roman" w:hAnsi="Times New Roman"/>
          <w:kern w:val="36"/>
          <w:sz w:val="24"/>
          <w:szCs w:val="24"/>
        </w:rPr>
        <w:t xml:space="preserve">9. Исчерпывающий перечень сведений, которые могут запрашиваться контрольным (надзорным) органом у контролируемого лица  </w:t>
      </w:r>
      <w:r w:rsidRPr="00785FC5">
        <w:rPr>
          <w:rFonts w:ascii="Times New Roman" w:hAnsi="Times New Roman"/>
          <w:bCs/>
          <w:sz w:val="24"/>
          <w:szCs w:val="24"/>
        </w:rPr>
        <w:t xml:space="preserve">осуществление муниципального контроля </w:t>
      </w:r>
      <w:r w:rsidRPr="006B6F0A">
        <w:rPr>
          <w:rFonts w:ascii="Times New Roman" w:hAnsi="Times New Roman"/>
          <w:kern w:val="3"/>
          <w:sz w:val="24"/>
          <w:szCs w:val="24"/>
        </w:rPr>
        <w:t xml:space="preserve">за исполнением единой теплоснабжающей  организацией обязательств по строительству,  реконструкции и (или) модернизации объектов теплоснабжения  </w:t>
      </w:r>
      <w:r w:rsidRPr="006B6F0A">
        <w:rPr>
          <w:rFonts w:ascii="Times New Roman" w:hAnsi="Times New Roman"/>
          <w:sz w:val="24"/>
          <w:szCs w:val="24"/>
        </w:rPr>
        <w:t>на территории     Тогульского сельсовета  Тогульского   района    Алтайского  края</w:t>
      </w:r>
    </w:p>
    <w:p w:rsidR="00E931AB" w:rsidRPr="006B6F0A" w:rsidRDefault="00E931AB" w:rsidP="00454DCF">
      <w:pPr>
        <w:spacing w:after="0" w:line="240" w:lineRule="auto"/>
        <w:ind w:left="-180"/>
        <w:jc w:val="center"/>
        <w:rPr>
          <w:rFonts w:ascii="Times New Roman" w:hAnsi="Times New Roman"/>
          <w:sz w:val="24"/>
          <w:szCs w:val="24"/>
        </w:rPr>
      </w:pPr>
    </w:p>
    <w:p w:rsidR="00E931AB" w:rsidRPr="00785FC5" w:rsidRDefault="00E931AB" w:rsidP="00454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FC5">
        <w:rPr>
          <w:rFonts w:ascii="Times New Roman" w:hAnsi="Times New Roman"/>
          <w:sz w:val="24"/>
          <w:szCs w:val="24"/>
        </w:rPr>
        <w:t>Органом муниципального контроля обеспечивается учет объектов контроля в соответствии с действующим законодательством:</w:t>
      </w:r>
    </w:p>
    <w:p w:rsidR="00E931AB" w:rsidRPr="00785FC5" w:rsidRDefault="00E931AB" w:rsidP="00785FC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85FC5">
        <w:rPr>
          <w:rFonts w:ascii="Times New Roman" w:hAnsi="Times New Roman"/>
          <w:sz w:val="24"/>
          <w:szCs w:val="24"/>
        </w:rPr>
        <w:t>при сборе, обработке, анализе и учете сведений об объектах контроля для целей их учета орган муниципального контроля использует информацию, представляемую им в соответствии с нормативными правовыми актами, информацию, получаемую в рамках межведомственного взаимодействия, а также общедоступную информацию;</w:t>
      </w:r>
    </w:p>
    <w:p w:rsidR="00E931AB" w:rsidRPr="00785FC5" w:rsidRDefault="00E931AB" w:rsidP="00785FC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 </w:t>
      </w:r>
      <w:r w:rsidRPr="00785FC5">
        <w:rPr>
          <w:rFonts w:ascii="Times New Roman" w:hAnsi="Times New Roman"/>
          <w:sz w:val="24"/>
          <w:szCs w:val="24"/>
        </w:rPr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ресурсах;</w:t>
      </w:r>
    </w:p>
    <w:p w:rsidR="00E931AB" w:rsidRPr="00785FC5" w:rsidRDefault="00E931AB" w:rsidP="00785FC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85FC5">
        <w:rPr>
          <w:rFonts w:ascii="Times New Roman" w:hAnsi="Times New Roman"/>
          <w:sz w:val="24"/>
          <w:szCs w:val="24"/>
        </w:rPr>
        <w:t xml:space="preserve">учет объектов контроля осуществляется путем внесения сведений об объектах контроля в информационную систему органа муниципального контроля (при наличии), перечень объектов контроля размещается на официальном сайте </w:t>
      </w:r>
      <w:r w:rsidRPr="00785FC5">
        <w:rPr>
          <w:rFonts w:ascii="Times New Roman" w:hAnsi="Times New Roman"/>
        </w:rPr>
        <w:t xml:space="preserve">Тогульского    сельсовета Тогульского района Алтайского края в сети  </w:t>
      </w:r>
      <w:r w:rsidRPr="00785FC5">
        <w:rPr>
          <w:rFonts w:ascii="Times New Roman" w:hAnsi="Times New Roman"/>
          <w:sz w:val="24"/>
          <w:szCs w:val="24"/>
        </w:rPr>
        <w:t>Интернет.</w:t>
      </w:r>
    </w:p>
    <w:p w:rsidR="00E931AB" w:rsidRPr="002B69F3" w:rsidRDefault="00E931AB" w:rsidP="002B69F3">
      <w:pPr>
        <w:ind w:left="720"/>
        <w:rPr>
          <w:rFonts w:ascii="Times New Roman" w:hAnsi="Times New Roman"/>
          <w:sz w:val="24"/>
          <w:szCs w:val="24"/>
        </w:rPr>
      </w:pPr>
    </w:p>
    <w:sectPr w:rsidR="00E931AB" w:rsidRPr="002B69F3" w:rsidSect="00454DCF">
      <w:pgSz w:w="11906" w:h="16838"/>
      <w:pgMar w:top="720" w:right="851" w:bottom="113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52533"/>
    <w:multiLevelType w:val="multilevel"/>
    <w:tmpl w:val="0B981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8C768A"/>
    <w:multiLevelType w:val="multilevel"/>
    <w:tmpl w:val="CDA0F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DE0E6A"/>
    <w:multiLevelType w:val="multilevel"/>
    <w:tmpl w:val="373C6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990"/>
    <w:rsid w:val="002243D2"/>
    <w:rsid w:val="0023080B"/>
    <w:rsid w:val="002B69F3"/>
    <w:rsid w:val="002E0FE3"/>
    <w:rsid w:val="003F1703"/>
    <w:rsid w:val="00454DCF"/>
    <w:rsid w:val="00455A2D"/>
    <w:rsid w:val="00566310"/>
    <w:rsid w:val="00625FA1"/>
    <w:rsid w:val="006B6F0A"/>
    <w:rsid w:val="00785FC5"/>
    <w:rsid w:val="008A1990"/>
    <w:rsid w:val="009817A6"/>
    <w:rsid w:val="009C65CD"/>
    <w:rsid w:val="00A3308E"/>
    <w:rsid w:val="00BD06F8"/>
    <w:rsid w:val="00D84A42"/>
    <w:rsid w:val="00E93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A42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8A199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4">
    <w:name w:val="heading 4"/>
    <w:basedOn w:val="Normal"/>
    <w:link w:val="Heading4Char"/>
    <w:uiPriority w:val="99"/>
    <w:qFormat/>
    <w:rsid w:val="008A1990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A1990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A1990"/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8A1990"/>
    <w:rPr>
      <w:rFonts w:cs="Times New Roman"/>
      <w:color w:val="0000FF"/>
      <w:u w:val="single"/>
    </w:rPr>
  </w:style>
  <w:style w:type="paragraph" w:customStyle="1" w:styleId="menu-item">
    <w:name w:val="menu-item"/>
    <w:basedOn w:val="Normal"/>
    <w:uiPriority w:val="99"/>
    <w:rsid w:val="008A19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">
    <w:name w:val="text"/>
    <w:basedOn w:val="DefaultParagraphFont"/>
    <w:uiPriority w:val="99"/>
    <w:rsid w:val="008A1990"/>
    <w:rPr>
      <w:rFonts w:cs="Times New Roman"/>
    </w:rPr>
  </w:style>
  <w:style w:type="paragraph" w:styleId="NormalWeb">
    <w:name w:val="Normal (Web)"/>
    <w:basedOn w:val="Normal"/>
    <w:uiPriority w:val="99"/>
    <w:semiHidden/>
    <w:rsid w:val="008A19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">
    <w:name w:val="Без интервала"/>
    <w:uiPriority w:val="99"/>
    <w:rsid w:val="00785FC5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86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86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86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6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6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6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6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6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6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6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6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6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862735">
              <w:marLeft w:val="0"/>
              <w:marRight w:val="0"/>
              <w:marTop w:val="0"/>
              <w:marBottom w:val="304"/>
              <w:divBdr>
                <w:top w:val="single" w:sz="4" w:space="8" w:color="9E9E9E"/>
                <w:left w:val="single" w:sz="4" w:space="10" w:color="9E9E9E"/>
                <w:bottom w:val="single" w:sz="4" w:space="8" w:color="9E9E9E"/>
                <w:right w:val="single" w:sz="4" w:space="10" w:color="9E9E9E"/>
              </w:divBdr>
            </w:div>
          </w:divsChild>
        </w:div>
        <w:div w:id="16858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86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86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86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5862738">
                          <w:marLeft w:val="0"/>
                          <w:marRight w:val="0"/>
                          <w:marTop w:val="0"/>
                          <w:marBottom w:val="25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212</Words>
  <Characters>1209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subject/>
  <dc:creator>Togulselsovet</dc:creator>
  <cp:keywords/>
  <dc:description/>
  <cp:lastModifiedBy>1</cp:lastModifiedBy>
  <cp:revision>4</cp:revision>
  <dcterms:created xsi:type="dcterms:W3CDTF">2023-02-16T02:59:00Z</dcterms:created>
  <dcterms:modified xsi:type="dcterms:W3CDTF">2023-02-17T07:58:00Z</dcterms:modified>
</cp:coreProperties>
</file>